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E97E4" w14:textId="77777777" w:rsidR="006E36A9" w:rsidRDefault="006E36A9" w:rsidP="006E36A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Rekonstrukce topného kanálu z VS21a</w:t>
      </w:r>
    </w:p>
    <w:p w14:paraId="3725ECA1" w14:textId="77777777" w:rsidR="006E36A9" w:rsidRDefault="006E36A9" w:rsidP="006E36A9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ÚT a TV (mezi bloky 214 a 215)</w:t>
      </w:r>
    </w:p>
    <w:p w14:paraId="44F3BE6B" w14:textId="77777777" w:rsidR="006E36A9" w:rsidRDefault="006E36A9" w:rsidP="006E36A9">
      <w:pPr>
        <w:tabs>
          <w:tab w:val="left" w:pos="567"/>
          <w:tab w:val="left" w:pos="851"/>
          <w:tab w:val="left" w:pos="1134"/>
          <w:tab w:val="left" w:pos="2552"/>
          <w:tab w:val="left" w:pos="4536"/>
        </w:tabs>
        <w:rPr>
          <w:rFonts w:ascii="Tahoma" w:hAnsi="Tahoma" w:cs="Tahoma"/>
          <w:sz w:val="24"/>
          <w:szCs w:val="24"/>
        </w:rPr>
      </w:pPr>
    </w:p>
    <w:p w14:paraId="55DCF838" w14:textId="77777777" w:rsidR="006E36A9" w:rsidRPr="00D9483B" w:rsidRDefault="006E36A9" w:rsidP="006E36A9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>Projektová dokumentace pro provádění stavby</w:t>
      </w:r>
    </w:p>
    <w:p w14:paraId="192B6505" w14:textId="77777777" w:rsidR="006E36A9" w:rsidRPr="00D9483B" w:rsidRDefault="006E36A9" w:rsidP="006E36A9">
      <w:pPr>
        <w:rPr>
          <w:rFonts w:ascii="Tahoma" w:hAnsi="Tahoma" w:cs="Tahoma"/>
          <w:sz w:val="24"/>
          <w:szCs w:val="24"/>
        </w:rPr>
      </w:pPr>
    </w:p>
    <w:p w14:paraId="30CF4124" w14:textId="77777777" w:rsidR="006E36A9" w:rsidRPr="00CD6EE8" w:rsidRDefault="006E36A9" w:rsidP="006E36A9">
      <w:pPr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C</w:t>
      </w:r>
      <w:r w:rsidRPr="00CD6EE8">
        <w:rPr>
          <w:rFonts w:ascii="Tahoma" w:hAnsi="Tahoma" w:cs="Tahoma"/>
          <w:b/>
          <w:bCs/>
          <w:sz w:val="24"/>
          <w:szCs w:val="24"/>
        </w:rPr>
        <w:t xml:space="preserve"> - </w:t>
      </w:r>
      <w:r>
        <w:rPr>
          <w:rFonts w:ascii="Tahoma" w:hAnsi="Tahoma" w:cs="Tahoma"/>
          <w:b/>
          <w:bCs/>
          <w:sz w:val="24"/>
          <w:szCs w:val="24"/>
        </w:rPr>
        <w:t>Situace</w:t>
      </w:r>
    </w:p>
    <w:p w14:paraId="1A02D121" w14:textId="77777777" w:rsidR="006E36A9" w:rsidRPr="00D9483B" w:rsidRDefault="006E36A9" w:rsidP="006E36A9">
      <w:pPr>
        <w:rPr>
          <w:rFonts w:ascii="Tahoma" w:hAnsi="Tahoma" w:cs="Tahoma"/>
          <w:sz w:val="24"/>
          <w:szCs w:val="24"/>
        </w:rPr>
      </w:pPr>
    </w:p>
    <w:p w14:paraId="791DAAAA" w14:textId="77777777" w:rsidR="006E36A9" w:rsidRPr="00D9483B" w:rsidRDefault="006E36A9" w:rsidP="006E36A9">
      <w:pPr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 xml:space="preserve">O b s a </w:t>
      </w:r>
      <w:proofErr w:type="gramStart"/>
      <w:r w:rsidRPr="00D9483B">
        <w:rPr>
          <w:rFonts w:ascii="Tahoma" w:hAnsi="Tahoma" w:cs="Tahoma"/>
          <w:sz w:val="24"/>
          <w:szCs w:val="24"/>
        </w:rPr>
        <w:t>h :</w:t>
      </w:r>
      <w:proofErr w:type="gramEnd"/>
    </w:p>
    <w:p w14:paraId="02292722" w14:textId="77777777" w:rsidR="006E36A9" w:rsidRPr="00D9483B" w:rsidRDefault="006E36A9" w:rsidP="006E36A9">
      <w:pPr>
        <w:rPr>
          <w:rFonts w:ascii="Tahoma" w:hAnsi="Tahoma" w:cs="Tahoma"/>
          <w:sz w:val="24"/>
          <w:szCs w:val="24"/>
        </w:rPr>
      </w:pPr>
    </w:p>
    <w:p w14:paraId="7FCF0210" w14:textId="77777777" w:rsidR="006E36A9" w:rsidRDefault="006E36A9" w:rsidP="006E36A9">
      <w:pPr>
        <w:tabs>
          <w:tab w:val="left" w:pos="2410"/>
          <w:tab w:val="left" w:pos="439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v</w:t>
      </w:r>
      <w:r w:rsidRPr="00D9483B">
        <w:rPr>
          <w:rFonts w:ascii="Tahoma" w:hAnsi="Tahoma" w:cs="Tahoma"/>
          <w:sz w:val="24"/>
          <w:szCs w:val="24"/>
        </w:rPr>
        <w:t xml:space="preserve">ýkresová </w:t>
      </w:r>
      <w:proofErr w:type="gramStart"/>
      <w:r w:rsidRPr="00D9483B">
        <w:rPr>
          <w:rFonts w:ascii="Tahoma" w:hAnsi="Tahoma" w:cs="Tahoma"/>
          <w:sz w:val="24"/>
          <w:szCs w:val="24"/>
        </w:rPr>
        <w:t>část: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519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C</w:t>
      </w:r>
      <w:proofErr w:type="gramEnd"/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3</w:t>
      </w:r>
      <w:r w:rsidRPr="00D9483B">
        <w:rPr>
          <w:rFonts w:ascii="Tahoma" w:hAnsi="Tahoma" w:cs="Tahoma"/>
          <w:sz w:val="24"/>
          <w:szCs w:val="24"/>
        </w:rPr>
        <w:t>-01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situace širších vztahů</w:t>
      </w:r>
    </w:p>
    <w:p w14:paraId="438F214B" w14:textId="77777777" w:rsidR="006E36A9" w:rsidRDefault="006E36A9" w:rsidP="006E36A9">
      <w:pPr>
        <w:tabs>
          <w:tab w:val="left" w:pos="2410"/>
          <w:tab w:val="left" w:pos="4395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519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C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3</w:t>
      </w:r>
      <w:r w:rsidRPr="00D9483B">
        <w:rPr>
          <w:rFonts w:ascii="Tahoma" w:hAnsi="Tahoma" w:cs="Tahoma"/>
          <w:sz w:val="24"/>
          <w:szCs w:val="24"/>
        </w:rPr>
        <w:t>-02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situace koordinační</w:t>
      </w:r>
    </w:p>
    <w:p w14:paraId="64FD0001" w14:textId="77777777" w:rsidR="006E36A9" w:rsidRDefault="006E36A9" w:rsidP="006E36A9">
      <w:pPr>
        <w:tabs>
          <w:tab w:val="left" w:pos="567"/>
          <w:tab w:val="left" w:pos="2410"/>
          <w:tab w:val="left" w:pos="2552"/>
          <w:tab w:val="left" w:pos="4395"/>
          <w:tab w:val="left" w:pos="4536"/>
        </w:tabs>
        <w:rPr>
          <w:rFonts w:ascii="Tahoma" w:hAnsi="Tahoma" w:cs="Tahoma"/>
          <w:sz w:val="24"/>
          <w:szCs w:val="24"/>
        </w:rPr>
      </w:pPr>
      <w:r w:rsidRPr="00D9483B">
        <w:rPr>
          <w:rFonts w:ascii="Tahoma" w:hAnsi="Tahoma" w:cs="Tahoma"/>
          <w:sz w:val="24"/>
          <w:szCs w:val="24"/>
        </w:rPr>
        <w:tab/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519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C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3</w:t>
      </w:r>
      <w:r w:rsidRPr="00D9483B">
        <w:rPr>
          <w:rFonts w:ascii="Tahoma" w:hAnsi="Tahoma" w:cs="Tahoma"/>
          <w:sz w:val="24"/>
          <w:szCs w:val="24"/>
        </w:rPr>
        <w:t>-03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situace katastrální</w:t>
      </w:r>
    </w:p>
    <w:p w14:paraId="58F60452" w14:textId="77777777" w:rsidR="006E36A9" w:rsidRDefault="006E36A9" w:rsidP="006E36A9">
      <w:pPr>
        <w:tabs>
          <w:tab w:val="left" w:pos="567"/>
          <w:tab w:val="left" w:pos="2410"/>
          <w:tab w:val="left" w:pos="2552"/>
          <w:tab w:val="left" w:pos="4395"/>
          <w:tab w:val="left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519</w:t>
      </w:r>
      <w:r w:rsidRPr="00D9483B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C</w:t>
      </w:r>
      <w:r w:rsidRPr="00D9483B">
        <w:rPr>
          <w:rFonts w:ascii="Tahoma" w:hAnsi="Tahoma" w:cs="Tahoma"/>
          <w:sz w:val="24"/>
          <w:szCs w:val="24"/>
        </w:rPr>
        <w:t>-A</w:t>
      </w:r>
      <w:r>
        <w:rPr>
          <w:rFonts w:ascii="Tahoma" w:hAnsi="Tahoma" w:cs="Tahoma"/>
          <w:sz w:val="24"/>
          <w:szCs w:val="24"/>
        </w:rPr>
        <w:t>3</w:t>
      </w:r>
      <w:r w:rsidRPr="00D9483B">
        <w:rPr>
          <w:rFonts w:ascii="Tahoma" w:hAnsi="Tahoma" w:cs="Tahoma"/>
          <w:sz w:val="24"/>
          <w:szCs w:val="24"/>
        </w:rPr>
        <w:t>-0</w:t>
      </w:r>
      <w:r>
        <w:rPr>
          <w:rFonts w:ascii="Tahoma" w:hAnsi="Tahoma" w:cs="Tahoma"/>
          <w:sz w:val="24"/>
          <w:szCs w:val="24"/>
        </w:rPr>
        <w:t>4</w:t>
      </w:r>
      <w:r w:rsidRPr="00D9483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situace ZOV</w:t>
      </w:r>
    </w:p>
    <w:p w14:paraId="60FC1FED" w14:textId="77777777" w:rsidR="002F2DAB" w:rsidRDefault="002F2DAB" w:rsidP="00D9483B">
      <w:pPr>
        <w:tabs>
          <w:tab w:val="left" w:pos="567"/>
          <w:tab w:val="left" w:pos="2552"/>
          <w:tab w:val="left" w:pos="4536"/>
        </w:tabs>
        <w:rPr>
          <w:rFonts w:ascii="Tahoma" w:hAnsi="Tahoma" w:cs="Tahoma"/>
          <w:sz w:val="24"/>
          <w:szCs w:val="24"/>
        </w:rPr>
      </w:pPr>
    </w:p>
    <w:p w14:paraId="4361BE15" w14:textId="77777777" w:rsidR="00FD53AA" w:rsidRDefault="00FD53AA" w:rsidP="00D9483B">
      <w:pPr>
        <w:tabs>
          <w:tab w:val="left" w:pos="567"/>
          <w:tab w:val="left" w:pos="2552"/>
          <w:tab w:val="left" w:pos="4536"/>
        </w:tabs>
        <w:rPr>
          <w:rFonts w:ascii="Tahoma" w:hAnsi="Tahoma" w:cs="Tahoma"/>
          <w:sz w:val="24"/>
          <w:szCs w:val="24"/>
        </w:rPr>
      </w:pPr>
    </w:p>
    <w:p w14:paraId="17C6168E" w14:textId="77777777" w:rsidR="00FD53AA" w:rsidRDefault="00FD53AA" w:rsidP="00D9483B">
      <w:pPr>
        <w:tabs>
          <w:tab w:val="left" w:pos="567"/>
          <w:tab w:val="left" w:pos="2552"/>
          <w:tab w:val="left" w:pos="4536"/>
        </w:tabs>
        <w:rPr>
          <w:rFonts w:ascii="Tahoma" w:hAnsi="Tahoma" w:cs="Tahoma"/>
          <w:sz w:val="24"/>
          <w:szCs w:val="24"/>
        </w:rPr>
      </w:pPr>
    </w:p>
    <w:sectPr w:rsidR="00FD53AA">
      <w:footerReference w:type="even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6FAF3" w14:textId="77777777" w:rsidR="00C64E4D" w:rsidRDefault="00C64E4D">
      <w:r>
        <w:separator/>
      </w:r>
    </w:p>
  </w:endnote>
  <w:endnote w:type="continuationSeparator" w:id="0">
    <w:p w14:paraId="665B6546" w14:textId="77777777" w:rsidR="00C64E4D" w:rsidRDefault="00C6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F814D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02B06947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AAD82" w14:textId="77777777" w:rsidR="00C64E4D" w:rsidRDefault="00C64E4D">
      <w:r>
        <w:separator/>
      </w:r>
    </w:p>
  </w:footnote>
  <w:footnote w:type="continuationSeparator" w:id="0">
    <w:p w14:paraId="37057334" w14:textId="77777777" w:rsidR="00C64E4D" w:rsidRDefault="00C64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83EC7"/>
    <w:rsid w:val="00095E19"/>
    <w:rsid w:val="000B75F8"/>
    <w:rsid w:val="000C2504"/>
    <w:rsid w:val="000D23C2"/>
    <w:rsid w:val="000E16B4"/>
    <w:rsid w:val="0013377C"/>
    <w:rsid w:val="00152E93"/>
    <w:rsid w:val="001769D4"/>
    <w:rsid w:val="00195F95"/>
    <w:rsid w:val="001B27AA"/>
    <w:rsid w:val="001B2957"/>
    <w:rsid w:val="001B43C8"/>
    <w:rsid w:val="001D65B4"/>
    <w:rsid w:val="001F0151"/>
    <w:rsid w:val="001F11D3"/>
    <w:rsid w:val="00212F04"/>
    <w:rsid w:val="002226B4"/>
    <w:rsid w:val="00295B28"/>
    <w:rsid w:val="002969A2"/>
    <w:rsid w:val="002C16F3"/>
    <w:rsid w:val="002C5217"/>
    <w:rsid w:val="002F0CA2"/>
    <w:rsid w:val="002F2DAB"/>
    <w:rsid w:val="002F5315"/>
    <w:rsid w:val="002F5D79"/>
    <w:rsid w:val="00303312"/>
    <w:rsid w:val="00307436"/>
    <w:rsid w:val="00315D1A"/>
    <w:rsid w:val="00316ED5"/>
    <w:rsid w:val="00327168"/>
    <w:rsid w:val="00334A2C"/>
    <w:rsid w:val="003C0D71"/>
    <w:rsid w:val="003C1F58"/>
    <w:rsid w:val="003F19B8"/>
    <w:rsid w:val="003F2B20"/>
    <w:rsid w:val="003F4B9F"/>
    <w:rsid w:val="003F5DF7"/>
    <w:rsid w:val="00402D0F"/>
    <w:rsid w:val="0040754B"/>
    <w:rsid w:val="00423A95"/>
    <w:rsid w:val="00434305"/>
    <w:rsid w:val="0043493C"/>
    <w:rsid w:val="00434DDA"/>
    <w:rsid w:val="00443085"/>
    <w:rsid w:val="004432E4"/>
    <w:rsid w:val="00445C60"/>
    <w:rsid w:val="004506CB"/>
    <w:rsid w:val="00460ED6"/>
    <w:rsid w:val="004A2532"/>
    <w:rsid w:val="004A2E5C"/>
    <w:rsid w:val="004C4358"/>
    <w:rsid w:val="004D4B18"/>
    <w:rsid w:val="004D6956"/>
    <w:rsid w:val="004E151E"/>
    <w:rsid w:val="004F0E38"/>
    <w:rsid w:val="004F3A5E"/>
    <w:rsid w:val="005214E1"/>
    <w:rsid w:val="00521F84"/>
    <w:rsid w:val="00543E1F"/>
    <w:rsid w:val="00560BB1"/>
    <w:rsid w:val="00597730"/>
    <w:rsid w:val="005A174C"/>
    <w:rsid w:val="005C7C65"/>
    <w:rsid w:val="0061578E"/>
    <w:rsid w:val="00616DA5"/>
    <w:rsid w:val="00620B20"/>
    <w:rsid w:val="00643A16"/>
    <w:rsid w:val="00665F71"/>
    <w:rsid w:val="00676FB1"/>
    <w:rsid w:val="0069034B"/>
    <w:rsid w:val="00695D34"/>
    <w:rsid w:val="006C0D4E"/>
    <w:rsid w:val="006C4696"/>
    <w:rsid w:val="006E36A9"/>
    <w:rsid w:val="006E7A8B"/>
    <w:rsid w:val="00714424"/>
    <w:rsid w:val="00735E31"/>
    <w:rsid w:val="00754C2D"/>
    <w:rsid w:val="007656C4"/>
    <w:rsid w:val="00772A42"/>
    <w:rsid w:val="00786A31"/>
    <w:rsid w:val="007A7E09"/>
    <w:rsid w:val="007B273D"/>
    <w:rsid w:val="007C0DE6"/>
    <w:rsid w:val="007C4F09"/>
    <w:rsid w:val="007D35E8"/>
    <w:rsid w:val="00806B34"/>
    <w:rsid w:val="0081011E"/>
    <w:rsid w:val="0081784F"/>
    <w:rsid w:val="008620D6"/>
    <w:rsid w:val="00872941"/>
    <w:rsid w:val="00873CBD"/>
    <w:rsid w:val="00876A8E"/>
    <w:rsid w:val="00882BE9"/>
    <w:rsid w:val="008A2D8F"/>
    <w:rsid w:val="008A3E44"/>
    <w:rsid w:val="008B4AD8"/>
    <w:rsid w:val="008C3607"/>
    <w:rsid w:val="008D487A"/>
    <w:rsid w:val="008D7801"/>
    <w:rsid w:val="00910FA2"/>
    <w:rsid w:val="00932F15"/>
    <w:rsid w:val="00947DF0"/>
    <w:rsid w:val="00954975"/>
    <w:rsid w:val="00965225"/>
    <w:rsid w:val="009734EA"/>
    <w:rsid w:val="00987CB0"/>
    <w:rsid w:val="00992107"/>
    <w:rsid w:val="00995019"/>
    <w:rsid w:val="009A408E"/>
    <w:rsid w:val="009A5696"/>
    <w:rsid w:val="009D6566"/>
    <w:rsid w:val="00A03D58"/>
    <w:rsid w:val="00A139EE"/>
    <w:rsid w:val="00A14619"/>
    <w:rsid w:val="00A15BEA"/>
    <w:rsid w:val="00A71CE8"/>
    <w:rsid w:val="00A77558"/>
    <w:rsid w:val="00A83DC9"/>
    <w:rsid w:val="00AA6403"/>
    <w:rsid w:val="00AA78F3"/>
    <w:rsid w:val="00AB11BC"/>
    <w:rsid w:val="00AD6819"/>
    <w:rsid w:val="00AE1D42"/>
    <w:rsid w:val="00AE4CFA"/>
    <w:rsid w:val="00AF5A95"/>
    <w:rsid w:val="00B1629C"/>
    <w:rsid w:val="00B350D4"/>
    <w:rsid w:val="00B401D0"/>
    <w:rsid w:val="00B40CCA"/>
    <w:rsid w:val="00B42484"/>
    <w:rsid w:val="00B54D35"/>
    <w:rsid w:val="00B76FA4"/>
    <w:rsid w:val="00BC78C0"/>
    <w:rsid w:val="00BD5195"/>
    <w:rsid w:val="00BF25D5"/>
    <w:rsid w:val="00BF5D0F"/>
    <w:rsid w:val="00C24523"/>
    <w:rsid w:val="00C64E4D"/>
    <w:rsid w:val="00C75D5C"/>
    <w:rsid w:val="00C835E8"/>
    <w:rsid w:val="00C860D5"/>
    <w:rsid w:val="00C910C6"/>
    <w:rsid w:val="00CC54A5"/>
    <w:rsid w:val="00CD1B53"/>
    <w:rsid w:val="00CE35B8"/>
    <w:rsid w:val="00D02FC7"/>
    <w:rsid w:val="00D11125"/>
    <w:rsid w:val="00D176B6"/>
    <w:rsid w:val="00D3548B"/>
    <w:rsid w:val="00D374D8"/>
    <w:rsid w:val="00D50863"/>
    <w:rsid w:val="00D706BF"/>
    <w:rsid w:val="00D74FC0"/>
    <w:rsid w:val="00D9483B"/>
    <w:rsid w:val="00DA53D4"/>
    <w:rsid w:val="00DB6DC4"/>
    <w:rsid w:val="00DE546C"/>
    <w:rsid w:val="00E05D33"/>
    <w:rsid w:val="00E10E30"/>
    <w:rsid w:val="00E11FD0"/>
    <w:rsid w:val="00E3763C"/>
    <w:rsid w:val="00E55116"/>
    <w:rsid w:val="00E74C6D"/>
    <w:rsid w:val="00EA5B39"/>
    <w:rsid w:val="00ED27BB"/>
    <w:rsid w:val="00ED2BA4"/>
    <w:rsid w:val="00ED3C45"/>
    <w:rsid w:val="00EE0612"/>
    <w:rsid w:val="00EE3119"/>
    <w:rsid w:val="00EF40E2"/>
    <w:rsid w:val="00F0686E"/>
    <w:rsid w:val="00F64832"/>
    <w:rsid w:val="00F740FD"/>
    <w:rsid w:val="00F86E43"/>
    <w:rsid w:val="00FB2B29"/>
    <w:rsid w:val="00FC3954"/>
    <w:rsid w:val="00FD1999"/>
    <w:rsid w:val="00FD53AA"/>
    <w:rsid w:val="00FE117B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51FC45"/>
  <w15:chartTrackingRefBased/>
  <w15:docId w15:val="{A7AE2BC4-7878-4DB7-A3C9-424E2B5A9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3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5F01F-128A-4B37-86DF-B0320F08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82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TERMONT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Petr MAREK</dc:creator>
  <cp:keywords/>
  <cp:lastModifiedBy>Václav Remuta</cp:lastModifiedBy>
  <cp:revision>3</cp:revision>
  <cp:lastPrinted>2015-10-21T20:58:00Z</cp:lastPrinted>
  <dcterms:created xsi:type="dcterms:W3CDTF">2020-11-15T18:47:00Z</dcterms:created>
  <dcterms:modified xsi:type="dcterms:W3CDTF">2020-12-04T16:04:00Z</dcterms:modified>
</cp:coreProperties>
</file>